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10" w:type="dxa"/>
        <w:tblInd w:w="-222" w:type="dxa"/>
        <w:tblLook w:val="00A0"/>
      </w:tblPr>
      <w:tblGrid>
        <w:gridCol w:w="1015"/>
        <w:gridCol w:w="3620"/>
        <w:gridCol w:w="800"/>
        <w:gridCol w:w="820"/>
        <w:gridCol w:w="800"/>
        <w:gridCol w:w="1360"/>
        <w:gridCol w:w="860"/>
        <w:gridCol w:w="820"/>
        <w:gridCol w:w="1434"/>
        <w:gridCol w:w="1451"/>
        <w:gridCol w:w="1320"/>
        <w:gridCol w:w="1210"/>
      </w:tblGrid>
      <w:tr w:rsidR="005627F5" w:rsidRPr="00633F53" w:rsidTr="00B954B3">
        <w:trPr>
          <w:trHeight w:val="360"/>
        </w:trPr>
        <w:tc>
          <w:tcPr>
            <w:tcW w:w="1551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7ECE">
              <w:rPr>
                <w:rFonts w:ascii="Times New Roman" w:hAnsi="Times New Roman"/>
                <w:b/>
                <w:bCs/>
                <w:sz w:val="28"/>
                <w:szCs w:val="28"/>
              </w:rPr>
              <w:t>Данные по водоотведению аула   Урупский</w:t>
            </w:r>
          </w:p>
        </w:tc>
      </w:tr>
      <w:tr w:rsidR="005627F5" w:rsidRPr="00633F53" w:rsidTr="00B954B3">
        <w:trPr>
          <w:trHeight w:val="360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  <w:r w:rsidRPr="00E97ECE">
              <w:rPr>
                <w:rFonts w:cs="Calibri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E97ECE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9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627F5" w:rsidRPr="00E97ECE" w:rsidRDefault="005627F5" w:rsidP="00B954B3">
            <w:pPr>
              <w:spacing w:after="0" w:line="240" w:lineRule="auto"/>
              <w:jc w:val="right"/>
              <w:rPr>
                <w:rFonts w:cs="Calibri"/>
                <w:sz w:val="28"/>
                <w:szCs w:val="28"/>
              </w:rPr>
            </w:pPr>
            <w:r w:rsidRPr="00E97ECE">
              <w:rPr>
                <w:rFonts w:ascii="Times New Roman" w:hAnsi="Times New Roman"/>
                <w:sz w:val="28"/>
                <w:szCs w:val="28"/>
              </w:rPr>
              <w:t>Таблица 42</w:t>
            </w:r>
          </w:p>
        </w:tc>
      </w:tr>
      <w:tr w:rsidR="005627F5" w:rsidRPr="00633F53" w:rsidTr="00B954B3">
        <w:trPr>
          <w:trHeight w:val="360"/>
        </w:trPr>
        <w:tc>
          <w:tcPr>
            <w:tcW w:w="1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№№ п/п</w:t>
            </w:r>
          </w:p>
        </w:tc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9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Современное состояние</w:t>
            </w:r>
          </w:p>
        </w:tc>
        <w:tc>
          <w:tcPr>
            <w:tcW w:w="31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 очередь строительства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310E81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2021 г</w:t>
              </w:r>
            </w:smartTag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9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Расчетный срок 2031г.</w:t>
            </w:r>
          </w:p>
        </w:tc>
      </w:tr>
      <w:tr w:rsidR="005627F5" w:rsidRPr="00633F53" w:rsidTr="00B954B3">
        <w:trPr>
          <w:trHeight w:val="1515"/>
        </w:trPr>
        <w:tc>
          <w:tcPr>
            <w:tcW w:w="1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водоотведения, л/с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водоотведения,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водоотведения, л/с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</w:tr>
      <w:tr w:rsidR="005627F5" w:rsidRPr="00633F53" w:rsidTr="00B954B3">
        <w:trPr>
          <w:trHeight w:val="1311"/>
        </w:trPr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Застройка зданиями, оборудованными внутренним водопроводом, канализацией с ванными и местными водонагревателями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310E81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1752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402,96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1752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438,00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394,00</w:t>
            </w:r>
          </w:p>
        </w:tc>
      </w:tr>
      <w:tr w:rsidR="005627F5" w:rsidRPr="00633F53" w:rsidTr="00B954B3">
        <w:trPr>
          <w:trHeight w:val="360"/>
        </w:trPr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402,96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438,00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394,00</w:t>
            </w:r>
          </w:p>
        </w:tc>
      </w:tr>
      <w:tr w:rsidR="005627F5" w:rsidRPr="00633F53" w:rsidTr="00B954B3">
        <w:trPr>
          <w:trHeight w:val="529"/>
        </w:trPr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Неучтенные расходы 10% от коммунально-бытовых секторов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40,30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43,80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39,40</w:t>
            </w:r>
          </w:p>
        </w:tc>
      </w:tr>
      <w:tr w:rsidR="005627F5" w:rsidRPr="00633F53" w:rsidTr="00B954B3">
        <w:trPr>
          <w:trHeight w:val="735"/>
        </w:trPr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Промпредприятия (25% объем</w:t>
            </w:r>
            <w:r>
              <w:rPr>
                <w:rFonts w:ascii="Times New Roman" w:hAnsi="Times New Roman"/>
                <w:sz w:val="24"/>
                <w:szCs w:val="24"/>
              </w:rPr>
              <w:t>а воды хозпитьевого водопотребления</w:t>
            </w:r>
            <w:r w:rsidRPr="00310E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110,81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120,45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108,35</w:t>
            </w:r>
          </w:p>
        </w:tc>
      </w:tr>
      <w:tr w:rsidR="005627F5" w:rsidRPr="00633F53" w:rsidTr="00B954B3">
        <w:trPr>
          <w:trHeight w:val="360"/>
        </w:trPr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554,07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602,25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541,75</w:t>
            </w:r>
          </w:p>
        </w:tc>
      </w:tr>
      <w:tr w:rsidR="005627F5" w:rsidRPr="00633F53" w:rsidTr="00B954B3">
        <w:trPr>
          <w:trHeight w:val="360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5627F5" w:rsidRDefault="005627F5">
      <w:r>
        <w:br w:type="page"/>
      </w:r>
    </w:p>
    <w:tbl>
      <w:tblPr>
        <w:tblW w:w="15730" w:type="dxa"/>
        <w:tblInd w:w="-442" w:type="dxa"/>
        <w:tblLook w:val="00A0"/>
      </w:tblPr>
      <w:tblGrid>
        <w:gridCol w:w="1235"/>
        <w:gridCol w:w="3620"/>
        <w:gridCol w:w="800"/>
        <w:gridCol w:w="820"/>
        <w:gridCol w:w="800"/>
        <w:gridCol w:w="1360"/>
        <w:gridCol w:w="860"/>
        <w:gridCol w:w="820"/>
        <w:gridCol w:w="1434"/>
        <w:gridCol w:w="1451"/>
        <w:gridCol w:w="1320"/>
        <w:gridCol w:w="1210"/>
      </w:tblGrid>
      <w:tr w:rsidR="005627F5" w:rsidRPr="00633F53" w:rsidTr="00B954B3">
        <w:trPr>
          <w:trHeight w:val="360"/>
        </w:trPr>
        <w:tc>
          <w:tcPr>
            <w:tcW w:w="1573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Данные по водоотведению аул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 </w:t>
            </w: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Коноковский</w:t>
            </w:r>
          </w:p>
        </w:tc>
      </w:tr>
      <w:tr w:rsidR="005627F5" w:rsidRPr="00E97ECE" w:rsidTr="00B954B3">
        <w:trPr>
          <w:trHeight w:val="360"/>
        </w:trPr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  <w:r w:rsidRPr="00310E81">
              <w:rPr>
                <w:rFonts w:cs="Calibri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9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627F5" w:rsidRPr="00E97ECE" w:rsidRDefault="005627F5" w:rsidP="00B954B3">
            <w:pPr>
              <w:spacing w:after="0" w:line="240" w:lineRule="auto"/>
              <w:jc w:val="right"/>
              <w:rPr>
                <w:rFonts w:cs="Calibri"/>
                <w:sz w:val="28"/>
                <w:szCs w:val="28"/>
              </w:rPr>
            </w:pPr>
            <w:r w:rsidRPr="00E97ECE">
              <w:rPr>
                <w:rFonts w:ascii="Times New Roman" w:hAnsi="Times New Roman"/>
                <w:sz w:val="28"/>
                <w:szCs w:val="28"/>
              </w:rPr>
              <w:t>Таблица 43</w:t>
            </w:r>
          </w:p>
        </w:tc>
      </w:tr>
      <w:tr w:rsidR="005627F5" w:rsidRPr="00633F53" w:rsidTr="00B954B3">
        <w:trPr>
          <w:trHeight w:val="360"/>
        </w:trPr>
        <w:tc>
          <w:tcPr>
            <w:tcW w:w="1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№№ п/п</w:t>
            </w:r>
          </w:p>
        </w:tc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9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Современное состояние</w:t>
            </w:r>
          </w:p>
        </w:tc>
        <w:tc>
          <w:tcPr>
            <w:tcW w:w="31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 очередь строительства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310E81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2021 г</w:t>
              </w:r>
            </w:smartTag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9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Расчетный срок 2031г. </w:t>
            </w:r>
          </w:p>
        </w:tc>
      </w:tr>
      <w:tr w:rsidR="005627F5" w:rsidRPr="00633F53" w:rsidTr="00B954B3">
        <w:trPr>
          <w:trHeight w:val="1560"/>
        </w:trPr>
        <w:tc>
          <w:tcPr>
            <w:tcW w:w="1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водоотведения, л/с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водоотведения,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водоотведения, л/с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E81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/сут</w:t>
            </w:r>
          </w:p>
        </w:tc>
      </w:tr>
      <w:tr w:rsidR="005627F5" w:rsidRPr="00633F53" w:rsidTr="00B954B3">
        <w:trPr>
          <w:trHeight w:val="1269"/>
        </w:trPr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Застройка зданиями, оборудованными внутренним водопроводом, канализацией с ванными и местными водонагревателями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310E81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523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120,29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140,00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776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194,00</w:t>
            </w:r>
          </w:p>
        </w:tc>
      </w:tr>
      <w:tr w:rsidR="005627F5" w:rsidRPr="00633F53" w:rsidTr="00B954B3">
        <w:trPr>
          <w:trHeight w:val="360"/>
        </w:trPr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120,29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140,00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194,00</w:t>
            </w:r>
          </w:p>
        </w:tc>
      </w:tr>
      <w:tr w:rsidR="005627F5" w:rsidRPr="00633F53" w:rsidTr="00B954B3">
        <w:trPr>
          <w:trHeight w:val="473"/>
        </w:trPr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Неучтенные расходы 10% от коммунально-бытовых секторов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12,03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14,00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19,40</w:t>
            </w:r>
          </w:p>
        </w:tc>
      </w:tr>
      <w:tr w:rsidR="005627F5" w:rsidRPr="00633F53" w:rsidTr="00B954B3">
        <w:trPr>
          <w:trHeight w:val="675"/>
        </w:trPr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7F5" w:rsidRPr="00310E81" w:rsidRDefault="005627F5" w:rsidP="00B9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 xml:space="preserve">Промпредприятия (25% объема воды </w:t>
            </w:r>
            <w:r>
              <w:rPr>
                <w:rFonts w:ascii="Times New Roman" w:hAnsi="Times New Roman"/>
                <w:sz w:val="24"/>
                <w:szCs w:val="24"/>
              </w:rPr>
              <w:t>хозпитьевого водопотребления</w:t>
            </w:r>
            <w:r w:rsidRPr="00310E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8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33,08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38,50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53,35</w:t>
            </w:r>
          </w:p>
        </w:tc>
      </w:tr>
      <w:tr w:rsidR="005627F5" w:rsidRPr="00633F53" w:rsidTr="00B954B3">
        <w:trPr>
          <w:trHeight w:val="360"/>
        </w:trPr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27F5" w:rsidRPr="00310E81" w:rsidRDefault="005627F5" w:rsidP="00310E8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E8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E8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165,40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192,50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27F5" w:rsidRPr="00310E81" w:rsidRDefault="005627F5" w:rsidP="00310E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0E81">
              <w:rPr>
                <w:rFonts w:ascii="Times New Roman" w:hAnsi="Times New Roman"/>
                <w:b/>
                <w:bCs/>
                <w:sz w:val="28"/>
                <w:szCs w:val="28"/>
              </w:rPr>
              <w:t>266,75</w:t>
            </w:r>
          </w:p>
        </w:tc>
      </w:tr>
    </w:tbl>
    <w:p w:rsidR="005627F5" w:rsidRDefault="005627F5"/>
    <w:sectPr w:rsidR="005627F5" w:rsidSect="00310E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E81"/>
    <w:rsid w:val="001C70E8"/>
    <w:rsid w:val="0027558F"/>
    <w:rsid w:val="00310E81"/>
    <w:rsid w:val="00322627"/>
    <w:rsid w:val="00336792"/>
    <w:rsid w:val="005627F5"/>
    <w:rsid w:val="00633F53"/>
    <w:rsid w:val="006603AC"/>
    <w:rsid w:val="006F0D41"/>
    <w:rsid w:val="00B954B3"/>
    <w:rsid w:val="00C50779"/>
    <w:rsid w:val="00D07364"/>
    <w:rsid w:val="00E75E0E"/>
    <w:rsid w:val="00E9230A"/>
    <w:rsid w:val="00E9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77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5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262</Words>
  <Characters>1495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Аркадьевна</dc:creator>
  <cp:keywords/>
  <dc:description/>
  <cp:lastModifiedBy>ИТРКК</cp:lastModifiedBy>
  <cp:revision>5</cp:revision>
  <dcterms:created xsi:type="dcterms:W3CDTF">2011-04-24T18:40:00Z</dcterms:created>
  <dcterms:modified xsi:type="dcterms:W3CDTF">2011-05-25T04:38:00Z</dcterms:modified>
</cp:coreProperties>
</file>